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2E" w:rsidRPr="00C35367" w:rsidRDefault="00FE022E" w:rsidP="00E2340C">
      <w:pPr>
        <w:jc w:val="both"/>
        <w:rPr>
          <w:b/>
          <w:lang w:val="kk-KZ"/>
        </w:rPr>
      </w:pPr>
      <w:r>
        <w:rPr>
          <w:b/>
          <w:lang w:val="kk-KZ"/>
        </w:rPr>
        <w:t>Тақырып № 11</w:t>
      </w:r>
      <w:r w:rsidRPr="00C35367">
        <w:rPr>
          <w:b/>
          <w:lang w:val="kk-KZ"/>
        </w:rPr>
        <w:t xml:space="preserve">  Бизнес – жоспарлаудың құралы ретiнде инновация  </w:t>
      </w:r>
    </w:p>
    <w:p w:rsidR="00FE022E" w:rsidRPr="00C35367" w:rsidRDefault="00FE022E" w:rsidP="00E2340C">
      <w:pPr>
        <w:jc w:val="both"/>
        <w:rPr>
          <w:b/>
          <w:lang w:val="kk-KZ"/>
        </w:rPr>
      </w:pPr>
    </w:p>
    <w:p w:rsidR="00FE022E" w:rsidRPr="00C35367" w:rsidRDefault="00FE022E" w:rsidP="00E2340C">
      <w:pPr>
        <w:ind w:firstLine="360"/>
        <w:jc w:val="both"/>
        <w:rPr>
          <w:lang w:val="kk-KZ"/>
        </w:rPr>
      </w:pPr>
      <w:r w:rsidRPr="00C35367">
        <w:rPr>
          <w:b/>
          <w:lang w:val="kk-KZ"/>
        </w:rPr>
        <w:t xml:space="preserve">Дәрiс мақсаты: </w:t>
      </w:r>
      <w:r w:rsidRPr="00C35367">
        <w:rPr>
          <w:lang w:val="kk-KZ"/>
        </w:rPr>
        <w:t>Инновация түрлерiн оқу және инновациялық ойларды өндеудiң  (қалыптастырудың)негiзгi әдiстерiн игеру</w:t>
      </w:r>
    </w:p>
    <w:p w:rsidR="00FE022E" w:rsidRPr="00C35367" w:rsidRDefault="00FE022E" w:rsidP="00E2340C">
      <w:pPr>
        <w:ind w:firstLine="360"/>
        <w:jc w:val="both"/>
        <w:rPr>
          <w:b/>
          <w:lang w:val="kk-KZ"/>
        </w:rPr>
      </w:pPr>
    </w:p>
    <w:p w:rsidR="00FE022E" w:rsidRPr="00C35367" w:rsidRDefault="00FE022E" w:rsidP="00E2340C">
      <w:pPr>
        <w:ind w:firstLine="360"/>
        <w:jc w:val="both"/>
        <w:rPr>
          <w:lang w:val="kk-KZ"/>
        </w:rPr>
      </w:pPr>
      <w:r w:rsidRPr="00C35367">
        <w:rPr>
          <w:b/>
          <w:lang w:val="kk-KZ"/>
        </w:rPr>
        <w:t>Дәрiс жоспары:</w:t>
      </w:r>
    </w:p>
    <w:p w:rsidR="00FE022E" w:rsidRPr="00C35367" w:rsidRDefault="00FE022E" w:rsidP="00E2340C">
      <w:pPr>
        <w:numPr>
          <w:ilvl w:val="0"/>
          <w:numId w:val="13"/>
        </w:numPr>
        <w:jc w:val="both"/>
        <w:rPr>
          <w:lang w:val="kk-KZ"/>
        </w:rPr>
      </w:pPr>
      <w:r w:rsidRPr="00C35367">
        <w:rPr>
          <w:lang w:val="kk-KZ"/>
        </w:rPr>
        <w:t>Инновациялардың түсiнiгi және сипаттамасы.</w:t>
      </w:r>
    </w:p>
    <w:p w:rsidR="00FE022E" w:rsidRPr="00C35367" w:rsidRDefault="00FE022E" w:rsidP="00E2340C">
      <w:pPr>
        <w:numPr>
          <w:ilvl w:val="0"/>
          <w:numId w:val="13"/>
        </w:numPr>
        <w:jc w:val="both"/>
        <w:rPr>
          <w:lang w:val="kk-KZ"/>
        </w:rPr>
      </w:pPr>
      <w:r w:rsidRPr="00C35367">
        <w:rPr>
          <w:lang w:val="kk-KZ"/>
        </w:rPr>
        <w:t>Инновациялық кәсiпорындардың ұйымдастырулық нысандары.</w:t>
      </w:r>
    </w:p>
    <w:p w:rsidR="00FE022E" w:rsidRPr="00C35367" w:rsidRDefault="00FE022E" w:rsidP="00E2340C">
      <w:pPr>
        <w:numPr>
          <w:ilvl w:val="0"/>
          <w:numId w:val="13"/>
        </w:numPr>
        <w:jc w:val="both"/>
        <w:rPr>
          <w:lang w:val="kk-KZ"/>
        </w:rPr>
      </w:pPr>
      <w:r w:rsidRPr="00C35367">
        <w:rPr>
          <w:lang w:val="kk-KZ"/>
        </w:rPr>
        <w:t>Инновациялық кәсiпкерлiктiң моделдерi.</w:t>
      </w:r>
    </w:p>
    <w:p w:rsidR="00FE022E" w:rsidRPr="00C35367" w:rsidRDefault="00FE022E" w:rsidP="00E2340C">
      <w:pPr>
        <w:jc w:val="both"/>
        <w:rPr>
          <w:lang w:val="kk-KZ"/>
        </w:rPr>
      </w:pPr>
    </w:p>
    <w:p w:rsidR="00FE022E" w:rsidRPr="00C35367" w:rsidRDefault="00FE022E" w:rsidP="00E2340C">
      <w:pPr>
        <w:pStyle w:val="BodyTextIndent"/>
        <w:jc w:val="center"/>
        <w:rPr>
          <w:b/>
          <w:color w:val="000000"/>
          <w:spacing w:val="-3"/>
          <w:lang w:val="kk-KZ"/>
        </w:rPr>
      </w:pPr>
      <w:r w:rsidRPr="00C35367">
        <w:rPr>
          <w:b/>
          <w:color w:val="000000"/>
          <w:spacing w:val="-3"/>
          <w:lang w:val="kk-KZ"/>
        </w:rPr>
        <w:t>Бақылау сұрақтары:</w:t>
      </w:r>
    </w:p>
    <w:p w:rsidR="00FE022E" w:rsidRPr="00C35367" w:rsidRDefault="00FE022E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1. Инновация түсiнiгi және сипаттамасы.</w:t>
      </w:r>
    </w:p>
    <w:p w:rsidR="00FE022E" w:rsidRPr="00C35367" w:rsidRDefault="00FE022E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2. Инновациялық кәсiпорындардың ұйымдастырулық нысандары. </w:t>
      </w:r>
    </w:p>
    <w:p w:rsidR="00FE022E" w:rsidRPr="00C35367" w:rsidRDefault="00FE022E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3. Инновациялық ойларды қалыптастыру әдiстерi.</w:t>
      </w:r>
    </w:p>
    <w:p w:rsidR="00FE022E" w:rsidRPr="00C35367" w:rsidRDefault="00FE022E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</w:p>
    <w:p w:rsidR="00FE022E" w:rsidRPr="00C35367" w:rsidRDefault="00FE022E" w:rsidP="00E2340C">
      <w:pPr>
        <w:pStyle w:val="BodyTextIndent"/>
        <w:spacing w:after="0"/>
        <w:ind w:left="0"/>
        <w:jc w:val="center"/>
        <w:rPr>
          <w:b/>
          <w:color w:val="000000"/>
          <w:spacing w:val="-3"/>
        </w:rPr>
      </w:pPr>
      <w:r w:rsidRPr="00C35367">
        <w:rPr>
          <w:b/>
          <w:color w:val="000000"/>
          <w:spacing w:val="-3"/>
          <w:lang w:val="kk-KZ"/>
        </w:rPr>
        <w:t>Әдебиеттер</w:t>
      </w:r>
      <w:r w:rsidRPr="00C35367">
        <w:rPr>
          <w:b/>
          <w:color w:val="000000"/>
          <w:spacing w:val="-3"/>
        </w:rPr>
        <w:t>:</w:t>
      </w:r>
    </w:p>
    <w:p w:rsidR="00FE022E" w:rsidRPr="00C35367" w:rsidRDefault="00FE022E" w:rsidP="00E2340C">
      <w:pPr>
        <w:ind w:left="360"/>
        <w:jc w:val="center"/>
        <w:rPr>
          <w:lang w:val="kk-KZ"/>
        </w:rPr>
      </w:pPr>
    </w:p>
    <w:p w:rsidR="00FE022E" w:rsidRPr="00C35367" w:rsidRDefault="00FE022E" w:rsidP="00E2340C">
      <w:pPr>
        <w:ind w:left="360"/>
        <w:jc w:val="center"/>
        <w:rPr>
          <w:lang w:val="kk-KZ"/>
        </w:rPr>
      </w:pPr>
      <w:r w:rsidRPr="00C35367">
        <w:rPr>
          <w:lang w:val="kk-KZ"/>
        </w:rPr>
        <w:t xml:space="preserve">3, 292– 256 бет </w:t>
      </w:r>
    </w:p>
    <w:p w:rsidR="00FE022E" w:rsidRDefault="00FE022E" w:rsidP="00E2340C">
      <w:pPr>
        <w:ind w:left="360"/>
        <w:jc w:val="center"/>
        <w:rPr>
          <w:lang w:val="kk-KZ"/>
        </w:rPr>
      </w:pPr>
    </w:p>
    <w:p w:rsidR="00FE022E" w:rsidRDefault="00FE022E" w:rsidP="00E2340C">
      <w:pPr>
        <w:ind w:left="360"/>
        <w:jc w:val="center"/>
        <w:rPr>
          <w:lang w:val="kk-KZ"/>
        </w:rPr>
      </w:pPr>
    </w:p>
    <w:p w:rsidR="00FE022E" w:rsidRDefault="00FE022E" w:rsidP="00E2340C">
      <w:pPr>
        <w:ind w:left="360"/>
        <w:jc w:val="center"/>
        <w:rPr>
          <w:lang w:val="kk-KZ"/>
        </w:rPr>
      </w:pPr>
    </w:p>
    <w:p w:rsidR="00FE022E" w:rsidRDefault="00FE022E" w:rsidP="00E2340C">
      <w:pPr>
        <w:ind w:left="360"/>
        <w:jc w:val="center"/>
        <w:rPr>
          <w:lang w:val="kk-KZ"/>
        </w:rPr>
      </w:pPr>
    </w:p>
    <w:p w:rsidR="00FE022E" w:rsidRDefault="00FE022E" w:rsidP="00E2340C">
      <w:pPr>
        <w:ind w:left="360"/>
        <w:jc w:val="center"/>
        <w:rPr>
          <w:lang w:val="kk-KZ"/>
        </w:rPr>
      </w:pPr>
    </w:p>
    <w:p w:rsidR="00FE022E" w:rsidRPr="00E2340C" w:rsidRDefault="00FE022E" w:rsidP="00E2340C"/>
    <w:sectPr w:rsidR="00FE022E" w:rsidRPr="00E2340C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87F8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7C05CB9"/>
    <w:multiLevelType w:val="hybridMultilevel"/>
    <w:tmpl w:val="E17E5A92"/>
    <w:lvl w:ilvl="0" w:tplc="56706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851CDD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22F53D8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277E54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29B255FA"/>
    <w:multiLevelType w:val="hybridMultilevel"/>
    <w:tmpl w:val="26B41F84"/>
    <w:lvl w:ilvl="0" w:tplc="94FE3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C042C12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40CD2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10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8B7E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FEB2816"/>
    <w:multiLevelType w:val="hybridMultilevel"/>
    <w:tmpl w:val="1F406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2C0D4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826B23"/>
    <w:multiLevelType w:val="singleLevel"/>
    <w:tmpl w:val="FB98912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4">
    <w:nsid w:val="62895D17"/>
    <w:multiLevelType w:val="hybridMultilevel"/>
    <w:tmpl w:val="1C72C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DFE6ECB"/>
    <w:multiLevelType w:val="singleLevel"/>
    <w:tmpl w:val="437C731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6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2254CA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71B0E84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19"/>
  </w:num>
  <w:num w:numId="4">
    <w:abstractNumId w:val="7"/>
  </w:num>
  <w:num w:numId="5">
    <w:abstractNumId w:val="6"/>
  </w:num>
  <w:num w:numId="6">
    <w:abstractNumId w:val="4"/>
  </w:num>
  <w:num w:numId="7">
    <w:abstractNumId w:val="15"/>
  </w:num>
  <w:num w:numId="8">
    <w:abstractNumId w:val="13"/>
  </w:num>
  <w:num w:numId="9">
    <w:abstractNumId w:val="1"/>
  </w:num>
  <w:num w:numId="10">
    <w:abstractNumId w:val="14"/>
  </w:num>
  <w:num w:numId="11">
    <w:abstractNumId w:val="5"/>
  </w:num>
  <w:num w:numId="12">
    <w:abstractNumId w:val="12"/>
  </w:num>
  <w:num w:numId="13">
    <w:abstractNumId w:val="11"/>
  </w:num>
  <w:num w:numId="14">
    <w:abstractNumId w:val="9"/>
  </w:num>
  <w:num w:numId="15">
    <w:abstractNumId w:val="3"/>
  </w:num>
  <w:num w:numId="16">
    <w:abstractNumId w:val="17"/>
  </w:num>
  <w:num w:numId="17">
    <w:abstractNumId w:val="8"/>
  </w:num>
  <w:num w:numId="18">
    <w:abstractNumId w:val="18"/>
  </w:num>
  <w:num w:numId="19">
    <w:abstractNumId w:val="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129CE"/>
    <w:rsid w:val="00041F61"/>
    <w:rsid w:val="00096EB3"/>
    <w:rsid w:val="000A16F1"/>
    <w:rsid w:val="000D7857"/>
    <w:rsid w:val="000E743D"/>
    <w:rsid w:val="0014566B"/>
    <w:rsid w:val="00147194"/>
    <w:rsid w:val="001803F0"/>
    <w:rsid w:val="00197312"/>
    <w:rsid w:val="001B2380"/>
    <w:rsid w:val="001C430D"/>
    <w:rsid w:val="00227EC6"/>
    <w:rsid w:val="00277D01"/>
    <w:rsid w:val="00286BAD"/>
    <w:rsid w:val="002D25DE"/>
    <w:rsid w:val="0039440D"/>
    <w:rsid w:val="0042584A"/>
    <w:rsid w:val="00436A80"/>
    <w:rsid w:val="00476336"/>
    <w:rsid w:val="00494D12"/>
    <w:rsid w:val="004D063D"/>
    <w:rsid w:val="004D5799"/>
    <w:rsid w:val="005B3CCB"/>
    <w:rsid w:val="005C027B"/>
    <w:rsid w:val="005D090B"/>
    <w:rsid w:val="006257E7"/>
    <w:rsid w:val="00633251"/>
    <w:rsid w:val="00652C03"/>
    <w:rsid w:val="00663AA6"/>
    <w:rsid w:val="006A16BE"/>
    <w:rsid w:val="006D5FD4"/>
    <w:rsid w:val="00714683"/>
    <w:rsid w:val="007E0EEE"/>
    <w:rsid w:val="00807A12"/>
    <w:rsid w:val="00876F3D"/>
    <w:rsid w:val="008B3029"/>
    <w:rsid w:val="00996719"/>
    <w:rsid w:val="009C6053"/>
    <w:rsid w:val="00A2123B"/>
    <w:rsid w:val="00A44641"/>
    <w:rsid w:val="00A515B3"/>
    <w:rsid w:val="00AC3FC1"/>
    <w:rsid w:val="00B141D4"/>
    <w:rsid w:val="00B368B3"/>
    <w:rsid w:val="00BD1D66"/>
    <w:rsid w:val="00C35367"/>
    <w:rsid w:val="00C83EB3"/>
    <w:rsid w:val="00CF0718"/>
    <w:rsid w:val="00D21192"/>
    <w:rsid w:val="00D23AE4"/>
    <w:rsid w:val="00D50883"/>
    <w:rsid w:val="00DA22C7"/>
    <w:rsid w:val="00E16009"/>
    <w:rsid w:val="00E2340C"/>
    <w:rsid w:val="00E95576"/>
    <w:rsid w:val="00F241F0"/>
    <w:rsid w:val="00F36526"/>
    <w:rsid w:val="00F63D44"/>
    <w:rsid w:val="00FB07AD"/>
    <w:rsid w:val="00FD6403"/>
    <w:rsid w:val="00FD764D"/>
    <w:rsid w:val="00FE0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68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/>
      <w:outlineLvl w:val="0"/>
    </w:pPr>
    <w:rPr>
      <w:rFonts w:ascii="Arial Narrow" w:hAnsi="Arial Narrow"/>
      <w:b/>
      <w:bCs/>
      <w:color w:val="FFFFFF"/>
      <w:kern w:val="36"/>
      <w:sz w:val="33"/>
      <w:szCs w:val="3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</w:pPr>
    <w:rPr>
      <w:rFonts w:ascii="Arial" w:hAnsi="Arial" w:cs="Arial"/>
      <w:i/>
      <w:iCs/>
      <w:sz w:val="14"/>
      <w:szCs w:val="14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jc w:val="right"/>
    </w:pPr>
    <w:rPr>
      <w:rFonts w:ascii="KZ Arial" w:hAnsi="KZ Arial" w:cs="KZ Arial"/>
      <w:sz w:val="18"/>
      <w:szCs w:val="18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4683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B07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07A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227</TotalTime>
  <Pages>1</Pages>
  <Words>79</Words>
  <Characters>456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2014-09-24T22:26:00Z</dcterms:created>
  <dcterms:modified xsi:type="dcterms:W3CDTF">2015-09-14T15:33:00Z</dcterms:modified>
</cp:coreProperties>
</file>